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Ayrshire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Ayrshire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Ayrshire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Ayrshire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Ayrshire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Ayrshire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South Ayrshire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Ayrshire is estimated to be </w:t>
      </w:r>
      <w:r w:rsidRPr="00773DF7">
        <w:rPr>
          <w:rFonts w:ascii="Libre Franklin Light" w:eastAsia="Times New Roman" w:hAnsi="Libre Franklin Light" w:cs="Calibri Light"/>
          <w:b/>
          <w:bCs/>
          <w:color w:val="C45911" w:themeColor="accent2" w:themeShade="BF"/>
        </w:rPr>
        <w:t xml:space="preserve">£1,690,099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Ayrshire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Ayrshire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Ay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Ayrshire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Ay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Ayrshire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Ayrshire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Ay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Ayrshire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Ayrshire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Ayrshire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Ayrshire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Ayrshire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Ayrshire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£1,690,099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Ayrshire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£569,314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£40,784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£1,019,973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£1,690,099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Ayrshire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Ayrshire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Ayrshire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Ayrshire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Ayrshire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Ayrshire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Ayrshire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Ayrshire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79CAEF7-2CEB-4808-96E0-F1639806B56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